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2026-0060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Umbau und Modernisierung Kläranlage Ahlen - Bauabschnitt 1 Los 1.4, Lieferung und Montage von Türen und Toren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Lieferung und Montage von Türen und Toren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